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511E7" w14:textId="77777777" w:rsidR="000E27B0" w:rsidRDefault="000E27B0" w:rsidP="000E27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PALMER</w:t>
      </w:r>
      <w:r>
        <w:rPr>
          <w:rFonts w:cs="Times New Roman"/>
          <w:szCs w:val="24"/>
        </w:rPr>
        <w:t xml:space="preserve">       (fl.1483)</w:t>
      </w:r>
    </w:p>
    <w:p w14:paraId="27DC8643" w14:textId="77777777" w:rsidR="000E27B0" w:rsidRDefault="000E27B0" w:rsidP="000E27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52178CC9" w14:textId="77777777" w:rsidR="000E27B0" w:rsidRDefault="000E27B0" w:rsidP="000E27B0">
      <w:pPr>
        <w:pStyle w:val="NoSpacing"/>
        <w:rPr>
          <w:rFonts w:cs="Times New Roman"/>
          <w:szCs w:val="24"/>
        </w:rPr>
      </w:pPr>
    </w:p>
    <w:p w14:paraId="6C80C9B1" w14:textId="77777777" w:rsidR="000E27B0" w:rsidRDefault="000E27B0" w:rsidP="000E27B0">
      <w:pPr>
        <w:pStyle w:val="NoSpacing"/>
        <w:rPr>
          <w:rFonts w:cs="Times New Roman"/>
          <w:szCs w:val="24"/>
        </w:rPr>
      </w:pPr>
    </w:p>
    <w:p w14:paraId="23C680DE" w14:textId="77777777" w:rsidR="000E27B0" w:rsidRDefault="000E27B0" w:rsidP="000E27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trespass against Robert Ware of </w:t>
      </w:r>
      <w:proofErr w:type="spellStart"/>
      <w:r>
        <w:rPr>
          <w:rFonts w:cs="Times New Roman"/>
          <w:szCs w:val="24"/>
        </w:rPr>
        <w:t>Burham</w:t>
      </w:r>
      <w:proofErr w:type="spellEnd"/>
      <w:r>
        <w:rPr>
          <w:rFonts w:cs="Times New Roman"/>
          <w:szCs w:val="24"/>
        </w:rPr>
        <w:t>, Kent(q.v.).</w:t>
      </w:r>
    </w:p>
    <w:p w14:paraId="114A77FA" w14:textId="77777777" w:rsidR="000E27B0" w:rsidRDefault="000E27B0" w:rsidP="000E27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70E9758E" w14:textId="77777777" w:rsidR="000E27B0" w:rsidRDefault="000E27B0" w:rsidP="000E27B0">
      <w:pPr>
        <w:pStyle w:val="NoSpacing"/>
        <w:rPr>
          <w:rFonts w:cs="Times New Roman"/>
          <w:szCs w:val="24"/>
        </w:rPr>
      </w:pPr>
    </w:p>
    <w:p w14:paraId="474FAA38" w14:textId="77777777" w:rsidR="000E27B0" w:rsidRDefault="000E27B0" w:rsidP="000E27B0">
      <w:pPr>
        <w:pStyle w:val="NoSpacing"/>
        <w:rPr>
          <w:rFonts w:cs="Times New Roman"/>
          <w:szCs w:val="24"/>
        </w:rPr>
      </w:pPr>
    </w:p>
    <w:p w14:paraId="0819AC74" w14:textId="5641F3E5" w:rsidR="00BA00AB" w:rsidRPr="00EB3209" w:rsidRDefault="000E27B0" w:rsidP="000E27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September 2022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B8E17" w14:textId="77777777" w:rsidR="000E27B0" w:rsidRDefault="000E27B0" w:rsidP="009139A6">
      <w:r>
        <w:separator/>
      </w:r>
    </w:p>
  </w:endnote>
  <w:endnote w:type="continuationSeparator" w:id="0">
    <w:p w14:paraId="5F4C29A2" w14:textId="77777777" w:rsidR="000E27B0" w:rsidRDefault="000E27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5B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B395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7CD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995F6" w14:textId="77777777" w:rsidR="000E27B0" w:rsidRDefault="000E27B0" w:rsidP="009139A6">
      <w:r>
        <w:separator/>
      </w:r>
    </w:p>
  </w:footnote>
  <w:footnote w:type="continuationSeparator" w:id="0">
    <w:p w14:paraId="041F8597" w14:textId="77777777" w:rsidR="000E27B0" w:rsidRDefault="000E27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6B9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B28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C2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B0"/>
    <w:rsid w:val="000666E0"/>
    <w:rsid w:val="000E27B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06DFC"/>
  <w15:chartTrackingRefBased/>
  <w15:docId w15:val="{B8BE9ACE-A298-44AA-9D2E-BB8475653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E27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2022-11-29T21:32:00Z</dcterms:created>
  <dcterms:modified xsi:type="dcterms:W3CDTF">2022-11-29T21:33:00Z</dcterms:modified>
</cp:coreProperties>
</file>